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C0" w:rsidRPr="00D06091" w:rsidRDefault="00D562C0" w:rsidP="00C05DD8">
      <w:pPr>
        <w:spacing w:line="270" w:lineRule="auto"/>
        <w:ind w:left="2303" w:right="1997"/>
        <w:jc w:val="center"/>
        <w:rPr>
          <w:b/>
        </w:rPr>
      </w:pPr>
      <w:r w:rsidRPr="00D06091">
        <w:rPr>
          <w:b/>
        </w:rPr>
        <w:t xml:space="preserve">Технология (школьный этап) </w:t>
      </w:r>
    </w:p>
    <w:p w:rsidR="00D562C0" w:rsidRPr="00D06091" w:rsidRDefault="00D562C0" w:rsidP="00C05DD8">
      <w:pPr>
        <w:spacing w:line="270" w:lineRule="auto"/>
        <w:ind w:left="2303" w:right="1997"/>
        <w:jc w:val="center"/>
        <w:rPr>
          <w:b/>
        </w:rPr>
      </w:pPr>
      <w:r w:rsidRPr="00D06091">
        <w:rPr>
          <w:b/>
        </w:rPr>
        <w:t xml:space="preserve">9 класс  </w:t>
      </w:r>
    </w:p>
    <w:p w:rsidR="00D562C0" w:rsidRPr="00D06091" w:rsidRDefault="00D562C0" w:rsidP="00C05DD8">
      <w:pPr>
        <w:numPr>
          <w:ilvl w:val="2"/>
          <w:numId w:val="1"/>
        </w:numPr>
        <w:ind w:right="58" w:hanging="422"/>
      </w:pPr>
      <w:r>
        <w:t xml:space="preserve">Отметьте все правильные ответы:  </w:t>
      </w:r>
    </w:p>
    <w:p w:rsidR="00D562C0" w:rsidRDefault="00D562C0" w:rsidP="00D06091">
      <w:pPr>
        <w:ind w:left="721" w:right="58" w:firstLine="0"/>
      </w:pPr>
      <w:r>
        <w:rPr>
          <w:lang w:val="en-US"/>
        </w:rPr>
        <w:t xml:space="preserve">       </w:t>
      </w:r>
      <w:r>
        <w:t xml:space="preserve">К новым технологиям относятся: </w:t>
      </w:r>
    </w:p>
    <w:p w:rsidR="00D562C0" w:rsidRDefault="00D562C0" w:rsidP="00C05DD8">
      <w:pPr>
        <w:ind w:left="1528" w:right="58" w:firstLine="273"/>
      </w:pPr>
      <w:r>
        <w:t xml:space="preserve">а. фрезерование; </w:t>
      </w:r>
    </w:p>
    <w:p w:rsidR="00D562C0" w:rsidRDefault="00D562C0" w:rsidP="00C05DD8">
      <w:pPr>
        <w:ind w:left="1811" w:right="58"/>
      </w:pPr>
      <w:r>
        <w:t xml:space="preserve">б. нанотехнологии; </w:t>
      </w:r>
    </w:p>
    <w:p w:rsidR="00D562C0" w:rsidRDefault="00D562C0" w:rsidP="00C05DD8">
      <w:pPr>
        <w:ind w:left="1811" w:right="58"/>
      </w:pPr>
      <w:r>
        <w:t xml:space="preserve">в. лазерные технологии; </w:t>
      </w:r>
    </w:p>
    <w:p w:rsidR="00D562C0" w:rsidRDefault="00D562C0" w:rsidP="00C05DD8">
      <w:pPr>
        <w:ind w:left="1811" w:right="58"/>
      </w:pPr>
      <w:r>
        <w:t xml:space="preserve">г. порошковая металлургия.  </w:t>
      </w:r>
    </w:p>
    <w:p w:rsidR="00D562C0" w:rsidRDefault="00D562C0" w:rsidP="00C05DD8">
      <w:pPr>
        <w:numPr>
          <w:ilvl w:val="2"/>
          <w:numId w:val="1"/>
        </w:numPr>
        <w:ind w:right="58" w:hanging="422"/>
      </w:pPr>
      <w:r>
        <w:t xml:space="preserve">Отметьте правильный ответ: </w:t>
      </w:r>
    </w:p>
    <w:p w:rsidR="00D562C0" w:rsidRDefault="00D562C0" w:rsidP="00C05DD8">
      <w:pPr>
        <w:ind w:left="1811" w:right="440"/>
      </w:pPr>
      <w:r>
        <w:t xml:space="preserve">Вращение сверла в сверлильном станке осуществляется с помощью: </w:t>
      </w:r>
    </w:p>
    <w:p w:rsidR="00D562C0" w:rsidRDefault="00D562C0" w:rsidP="00C05DD8">
      <w:pPr>
        <w:ind w:left="1811" w:right="440"/>
      </w:pPr>
      <w:r>
        <w:t xml:space="preserve">а. цепной передачи; </w:t>
      </w:r>
    </w:p>
    <w:p w:rsidR="00D562C0" w:rsidRDefault="00D562C0" w:rsidP="00C05DD8">
      <w:pPr>
        <w:ind w:left="1811" w:right="58"/>
      </w:pPr>
      <w:r>
        <w:t xml:space="preserve">б. винтовой передачи; </w:t>
      </w:r>
    </w:p>
    <w:p w:rsidR="00D562C0" w:rsidRDefault="00D562C0" w:rsidP="00C05DD8">
      <w:pPr>
        <w:ind w:left="1811" w:right="58"/>
      </w:pPr>
      <w:r>
        <w:t xml:space="preserve">в. зубчатой передачи; </w:t>
      </w:r>
    </w:p>
    <w:p w:rsidR="00D562C0" w:rsidRDefault="00D562C0" w:rsidP="00C05DD8">
      <w:pPr>
        <w:ind w:left="1811" w:right="58"/>
      </w:pPr>
      <w:r>
        <w:t xml:space="preserve">г. ременной передачи.  </w:t>
      </w:r>
    </w:p>
    <w:p w:rsidR="00D562C0" w:rsidRPr="00D06091" w:rsidRDefault="00D562C0" w:rsidP="00C05DD8">
      <w:pPr>
        <w:numPr>
          <w:ilvl w:val="2"/>
          <w:numId w:val="1"/>
        </w:numPr>
        <w:spacing w:after="12" w:line="270" w:lineRule="auto"/>
        <w:ind w:right="58" w:hanging="422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331" o:spid="_x0000_s1026" type="#_x0000_t75" style="position:absolute;left:0;text-align:left;margin-left:404.65pt;margin-top:.65pt;width:12.95pt;height:14.65pt;z-index:-251658240;visibility:visible" o:allowoverlap="f">
            <v:imagedata r:id="rId5" o:title=""/>
          </v:shape>
        </w:pict>
      </w:r>
      <w:r>
        <w:t xml:space="preserve">Отметьте все правильные ответы:  </w:t>
      </w:r>
    </w:p>
    <w:p w:rsidR="00D562C0" w:rsidRDefault="00D562C0" w:rsidP="00D06091">
      <w:pPr>
        <w:spacing w:after="12" w:line="270" w:lineRule="auto"/>
        <w:ind w:left="721" w:right="58" w:firstLine="0"/>
        <w:rPr>
          <w:lang w:val="en-US"/>
        </w:rPr>
      </w:pPr>
      <w:r w:rsidRPr="00D06091">
        <w:t xml:space="preserve">          </w:t>
      </w:r>
      <w:r>
        <w:t xml:space="preserve">Размер детали по чертежу 25 0,2, годными являются детали: </w:t>
      </w:r>
    </w:p>
    <w:p w:rsidR="00D562C0" w:rsidRDefault="00D562C0" w:rsidP="00D06091">
      <w:pPr>
        <w:spacing w:after="12" w:line="270" w:lineRule="auto"/>
        <w:ind w:left="721" w:right="58" w:firstLine="0"/>
      </w:pPr>
      <w:r>
        <w:rPr>
          <w:lang w:val="en-US"/>
        </w:rPr>
        <w:t xml:space="preserve">                  </w:t>
      </w:r>
      <w:r>
        <w:t xml:space="preserve">а. 24,7. </w:t>
      </w:r>
    </w:p>
    <w:p w:rsidR="00D562C0" w:rsidRDefault="00D562C0" w:rsidP="00C05DD8">
      <w:pPr>
        <w:ind w:left="1801" w:right="58"/>
      </w:pPr>
      <w:r>
        <w:t xml:space="preserve">б. 24,8. </w:t>
      </w:r>
    </w:p>
    <w:p w:rsidR="00D562C0" w:rsidRDefault="00D562C0" w:rsidP="00C05DD8">
      <w:pPr>
        <w:ind w:left="1801" w:right="58"/>
      </w:pPr>
      <w:r>
        <w:t xml:space="preserve">в.25,3. </w:t>
      </w:r>
    </w:p>
    <w:p w:rsidR="00D562C0" w:rsidRDefault="00D562C0" w:rsidP="00C05DD8">
      <w:pPr>
        <w:ind w:left="1801" w:right="58"/>
      </w:pPr>
      <w:r>
        <w:t xml:space="preserve">г. 25,1.  </w:t>
      </w:r>
    </w:p>
    <w:p w:rsidR="00D562C0" w:rsidRPr="00D06091" w:rsidRDefault="00D562C0" w:rsidP="00C05DD8">
      <w:pPr>
        <w:numPr>
          <w:ilvl w:val="2"/>
          <w:numId w:val="1"/>
        </w:numPr>
        <w:ind w:right="58" w:hanging="422"/>
      </w:pPr>
      <w:r>
        <w:t xml:space="preserve">Отметьте все правильные ответы: </w:t>
      </w:r>
    </w:p>
    <w:p w:rsidR="00D562C0" w:rsidRDefault="00D562C0" w:rsidP="00D06091">
      <w:pPr>
        <w:ind w:left="721" w:right="58" w:firstLine="0"/>
      </w:pPr>
      <w:r>
        <w:rPr>
          <w:lang w:val="en-US"/>
        </w:rPr>
        <w:t xml:space="preserve">            </w:t>
      </w:r>
      <w:r>
        <w:t>Проволоку получают с помощью:</w:t>
      </w:r>
    </w:p>
    <w:p w:rsidR="00D562C0" w:rsidRDefault="00D562C0" w:rsidP="00C05DD8">
      <w:pPr>
        <w:ind w:left="1518" w:right="58" w:firstLine="273"/>
      </w:pPr>
      <w:r>
        <w:t xml:space="preserve"> а. штамповки; </w:t>
      </w:r>
    </w:p>
    <w:p w:rsidR="00D562C0" w:rsidRDefault="00D562C0" w:rsidP="00C05DD8">
      <w:pPr>
        <w:ind w:left="1801" w:right="58"/>
      </w:pPr>
      <w:r>
        <w:t xml:space="preserve">б. прокатки; </w:t>
      </w:r>
    </w:p>
    <w:p w:rsidR="00D562C0" w:rsidRDefault="00D562C0" w:rsidP="00C05DD8">
      <w:pPr>
        <w:ind w:left="1801" w:right="58"/>
      </w:pPr>
      <w:r>
        <w:t xml:space="preserve">в. волочения; </w:t>
      </w:r>
    </w:p>
    <w:p w:rsidR="00D562C0" w:rsidRDefault="00D562C0" w:rsidP="00C05DD8">
      <w:pPr>
        <w:ind w:left="1811" w:right="58"/>
      </w:pPr>
      <w:r>
        <w:t xml:space="preserve">г. точения.  </w:t>
      </w:r>
    </w:p>
    <w:p w:rsidR="00D562C0" w:rsidRDefault="00D562C0" w:rsidP="00C05DD8">
      <w:pPr>
        <w:ind w:left="708" w:right="58" w:firstLine="0"/>
        <w:rPr>
          <w:lang w:val="en-US"/>
        </w:rPr>
      </w:pPr>
      <w:r>
        <w:t xml:space="preserve">5.Отметьте все правильные ответы:  </w:t>
      </w:r>
    </w:p>
    <w:p w:rsidR="00D562C0" w:rsidRDefault="00D562C0" w:rsidP="00C05DD8">
      <w:pPr>
        <w:ind w:left="708" w:right="58" w:firstLine="0"/>
      </w:pPr>
      <w:r w:rsidRPr="00D06091">
        <w:t xml:space="preserve">              </w:t>
      </w:r>
      <w:r>
        <w:t xml:space="preserve">Для получения цилиндрических изделий на станке в качестве режущего инструмента используют: </w:t>
      </w:r>
    </w:p>
    <w:p w:rsidR="00D562C0" w:rsidRDefault="00D562C0" w:rsidP="00C05DD8">
      <w:pPr>
        <w:ind w:left="1801" w:right="58"/>
      </w:pPr>
      <w:r>
        <w:t xml:space="preserve">а. сверло; </w:t>
      </w:r>
    </w:p>
    <w:p w:rsidR="00D562C0" w:rsidRDefault="00D562C0" w:rsidP="00C05DD8">
      <w:pPr>
        <w:ind w:left="1801" w:right="58"/>
      </w:pPr>
      <w:r>
        <w:t xml:space="preserve">б. метчик; </w:t>
      </w:r>
    </w:p>
    <w:p w:rsidR="00D562C0" w:rsidRDefault="00D562C0" w:rsidP="00C05DD8">
      <w:pPr>
        <w:ind w:left="1801" w:right="58"/>
      </w:pPr>
      <w:r>
        <w:t xml:space="preserve">в. резец; </w:t>
      </w:r>
    </w:p>
    <w:p w:rsidR="00D562C0" w:rsidRDefault="00D562C0" w:rsidP="00C05DD8">
      <w:pPr>
        <w:ind w:left="1801" w:right="58"/>
      </w:pPr>
      <w:r>
        <w:t xml:space="preserve">г.фрезу.  </w:t>
      </w:r>
    </w:p>
    <w:p w:rsidR="00D562C0" w:rsidRDefault="00D562C0" w:rsidP="00C05DD8">
      <w:pPr>
        <w:ind w:left="708" w:right="58" w:firstLine="0"/>
        <w:rPr>
          <w:lang w:val="en-US"/>
        </w:rPr>
      </w:pPr>
      <w:r>
        <w:t xml:space="preserve">6.Укажите правильный ответ: </w:t>
      </w:r>
    </w:p>
    <w:p w:rsidR="00D562C0" w:rsidRDefault="00D562C0" w:rsidP="00C05DD8">
      <w:pPr>
        <w:ind w:left="708" w:right="58" w:firstLine="0"/>
      </w:pPr>
      <w:r w:rsidRPr="00D06091">
        <w:t xml:space="preserve">           </w:t>
      </w:r>
      <w:r>
        <w:t xml:space="preserve">Выбросы каких электростанций усиливают парниковый эффект, что способствует повышению температуры Земли: </w:t>
      </w:r>
    </w:p>
    <w:p w:rsidR="00D562C0" w:rsidRDefault="00D562C0" w:rsidP="00C05DD8">
      <w:pPr>
        <w:ind w:left="1801" w:right="58"/>
      </w:pPr>
      <w:r>
        <w:t xml:space="preserve">а. атомных электростанций; </w:t>
      </w:r>
    </w:p>
    <w:p w:rsidR="00D562C0" w:rsidRDefault="00D562C0" w:rsidP="00C05DD8">
      <w:pPr>
        <w:ind w:left="1801" w:right="58"/>
      </w:pPr>
      <w:r>
        <w:t xml:space="preserve">б. тепловых электростанций; </w:t>
      </w:r>
    </w:p>
    <w:p w:rsidR="00D562C0" w:rsidRDefault="00D562C0" w:rsidP="00C05DD8">
      <w:pPr>
        <w:ind w:left="1801" w:right="58"/>
      </w:pPr>
      <w:r>
        <w:t xml:space="preserve">в. гидроэлектростанций; </w:t>
      </w:r>
    </w:p>
    <w:p w:rsidR="00D562C0" w:rsidRDefault="00D562C0" w:rsidP="00C05DD8">
      <w:pPr>
        <w:ind w:left="1801" w:right="58"/>
      </w:pPr>
      <w:r>
        <w:t xml:space="preserve">г. ветроэлектростанций. </w:t>
      </w:r>
    </w:p>
    <w:p w:rsidR="00D562C0" w:rsidRDefault="00D562C0" w:rsidP="00C05DD8">
      <w:pPr>
        <w:pStyle w:val="ListParagraph"/>
        <w:numPr>
          <w:ilvl w:val="0"/>
          <w:numId w:val="2"/>
        </w:numPr>
        <w:ind w:right="58"/>
      </w:pPr>
      <w:r>
        <w:t>После замыкания ключа К в цепи</w:t>
      </w:r>
    </w:p>
    <w:p w:rsidR="00D562C0" w:rsidRDefault="00D562C0" w:rsidP="00C05DD8">
      <w:pPr>
        <w:spacing w:after="0" w:line="259" w:lineRule="auto"/>
        <w:ind w:left="0" w:right="975" w:firstLine="0"/>
        <w:jc w:val="right"/>
      </w:pPr>
      <w:r w:rsidRPr="00DA5EE3">
        <w:rPr>
          <w:noProof/>
        </w:rPr>
        <w:pict>
          <v:shape id="Picture 8406" o:spid="_x0000_i1025" type="#_x0000_t75" style="width:374.25pt;height:207pt;visibility:visible">
            <v:imagedata r:id="rId6" o:title=""/>
          </v:shape>
        </w:pict>
      </w:r>
    </w:p>
    <w:p w:rsidR="00D562C0" w:rsidRDefault="00D562C0" w:rsidP="00C05DD8">
      <w:pPr>
        <w:spacing w:after="0" w:line="259" w:lineRule="auto"/>
        <w:ind w:left="360" w:firstLine="0"/>
        <w:jc w:val="left"/>
      </w:pPr>
    </w:p>
    <w:p w:rsidR="00D562C0" w:rsidRDefault="00D562C0" w:rsidP="00C05DD8">
      <w:pPr>
        <w:spacing w:after="25" w:line="259" w:lineRule="auto"/>
        <w:ind w:left="1801" w:firstLine="0"/>
        <w:jc w:val="left"/>
      </w:pPr>
    </w:p>
    <w:p w:rsidR="00D562C0" w:rsidRDefault="00D562C0" w:rsidP="00C05DD8">
      <w:pPr>
        <w:ind w:left="1811" w:right="58"/>
      </w:pPr>
      <w:r>
        <w:t xml:space="preserve">а) лампа Л1 будет гореть более ярко; </w:t>
      </w:r>
    </w:p>
    <w:p w:rsidR="00D562C0" w:rsidRDefault="00D562C0" w:rsidP="00C05DD8">
      <w:pPr>
        <w:ind w:left="1811" w:right="58"/>
      </w:pPr>
      <w:r>
        <w:t xml:space="preserve">б) лампа Л1 будет гореть более тускло; </w:t>
      </w:r>
    </w:p>
    <w:p w:rsidR="00D562C0" w:rsidRDefault="00D562C0" w:rsidP="00C05DD8">
      <w:pPr>
        <w:ind w:left="1811" w:right="58"/>
      </w:pPr>
      <w:r>
        <w:t xml:space="preserve">в) лампа Л1 будет гореть без изменения; </w:t>
      </w:r>
    </w:p>
    <w:p w:rsidR="00D562C0" w:rsidRDefault="00D562C0" w:rsidP="00C05DD8">
      <w:pPr>
        <w:ind w:left="1811" w:right="58"/>
      </w:pPr>
      <w:r>
        <w:t xml:space="preserve">г) лампа Л1 погаснет. </w:t>
      </w:r>
    </w:p>
    <w:p w:rsidR="00D562C0" w:rsidRDefault="00D562C0" w:rsidP="00C05DD8">
      <w:pPr>
        <w:spacing w:after="24" w:line="259" w:lineRule="auto"/>
        <w:ind w:left="360" w:firstLine="0"/>
        <w:jc w:val="left"/>
      </w:pPr>
    </w:p>
    <w:p w:rsidR="00D562C0" w:rsidRPr="00D06091" w:rsidRDefault="00D562C0" w:rsidP="00486D36">
      <w:pPr>
        <w:pStyle w:val="ListParagraph"/>
        <w:numPr>
          <w:ilvl w:val="0"/>
          <w:numId w:val="2"/>
        </w:numPr>
        <w:ind w:left="1091" w:right="3566"/>
      </w:pPr>
      <w:r>
        <w:t xml:space="preserve">Отметьте правильный ответ: </w:t>
      </w:r>
    </w:p>
    <w:p w:rsidR="00D562C0" w:rsidRPr="00D06091" w:rsidRDefault="00D562C0" w:rsidP="00D06091">
      <w:pPr>
        <w:pStyle w:val="ListParagraph"/>
        <w:ind w:left="731" w:right="3566" w:firstLine="0"/>
      </w:pPr>
      <w:r w:rsidRPr="00D06091">
        <w:t xml:space="preserve">         </w:t>
      </w:r>
      <w:r>
        <w:t xml:space="preserve">К профессиям «Человек-техника» относятся: </w:t>
      </w:r>
    </w:p>
    <w:p w:rsidR="00D562C0" w:rsidRDefault="00D562C0" w:rsidP="00D06091">
      <w:pPr>
        <w:pStyle w:val="ListParagraph"/>
        <w:ind w:left="731" w:right="3566" w:firstLine="0"/>
      </w:pPr>
      <w:r>
        <w:rPr>
          <w:lang w:val="en-US"/>
        </w:rPr>
        <w:t xml:space="preserve">                                              </w:t>
      </w:r>
      <w:r>
        <w:t xml:space="preserve">а. менеджер; </w:t>
      </w:r>
    </w:p>
    <w:p w:rsidR="00D562C0" w:rsidRDefault="00D562C0" w:rsidP="00C05DD8">
      <w:pPr>
        <w:ind w:left="3215" w:right="58" w:firstLine="325"/>
      </w:pPr>
      <w:r>
        <w:t xml:space="preserve">б. медсестра; </w:t>
      </w:r>
    </w:p>
    <w:p w:rsidR="00D562C0" w:rsidRDefault="00D562C0" w:rsidP="00C05DD8">
      <w:pPr>
        <w:ind w:left="2890" w:right="58" w:firstLine="650"/>
      </w:pPr>
      <w:r>
        <w:t xml:space="preserve">в. технолог; </w:t>
      </w:r>
    </w:p>
    <w:p w:rsidR="00D562C0" w:rsidRDefault="00D562C0" w:rsidP="00C05DD8">
      <w:pPr>
        <w:ind w:left="3146" w:right="58" w:firstLine="394"/>
      </w:pPr>
      <w:r>
        <w:t xml:space="preserve">г. модельер. </w:t>
      </w:r>
    </w:p>
    <w:p w:rsidR="00D562C0" w:rsidRDefault="00D562C0" w:rsidP="00C05DD8">
      <w:pPr>
        <w:spacing w:after="22" w:line="259" w:lineRule="auto"/>
        <w:ind w:left="360" w:firstLine="0"/>
        <w:jc w:val="left"/>
      </w:pPr>
    </w:p>
    <w:p w:rsidR="00D562C0" w:rsidRDefault="00D562C0" w:rsidP="00C05DD8">
      <w:pPr>
        <w:ind w:right="58" w:firstLine="0"/>
      </w:pPr>
      <w:r>
        <w:t xml:space="preserve">        9.Проставьте на чертеже размеры детали, которых не хватает для ее изготовления. </w:t>
      </w:r>
    </w:p>
    <w:p w:rsidR="00D562C0" w:rsidRDefault="00D562C0" w:rsidP="00C05DD8">
      <w:pPr>
        <w:spacing w:after="0" w:line="259" w:lineRule="auto"/>
        <w:ind w:left="360" w:firstLine="0"/>
        <w:jc w:val="left"/>
      </w:pPr>
    </w:p>
    <w:p w:rsidR="00D562C0" w:rsidRDefault="00D562C0" w:rsidP="00C05DD8">
      <w:pPr>
        <w:spacing w:after="0" w:line="259" w:lineRule="auto"/>
        <w:ind w:left="360" w:firstLine="0"/>
        <w:jc w:val="left"/>
      </w:pPr>
    </w:p>
    <w:p w:rsidR="00D562C0" w:rsidRDefault="00D562C0" w:rsidP="00C05DD8">
      <w:pPr>
        <w:spacing w:after="0" w:line="259" w:lineRule="auto"/>
        <w:ind w:left="391" w:firstLine="0"/>
        <w:jc w:val="left"/>
      </w:pPr>
      <w:r w:rsidRPr="00DA5EE3">
        <w:rPr>
          <w:noProof/>
        </w:rPr>
        <w:pict>
          <v:shape id="Picture 8501" o:spid="_x0000_i1026" type="#_x0000_t75" style="width:372pt;height:249.75pt;visibility:visible">
            <v:imagedata r:id="rId7" o:title=""/>
          </v:shape>
        </w:pict>
      </w:r>
    </w:p>
    <w:p w:rsidR="00D562C0" w:rsidRDefault="00D562C0" w:rsidP="00277DD6">
      <w:pPr>
        <w:pStyle w:val="ListParagraph"/>
        <w:numPr>
          <w:ilvl w:val="0"/>
          <w:numId w:val="5"/>
        </w:numPr>
        <w:spacing w:after="12" w:line="270" w:lineRule="auto"/>
        <w:ind w:right="58"/>
      </w:pPr>
      <w:r>
        <w:t xml:space="preserve">Укажите </w:t>
      </w:r>
      <w:r>
        <w:tab/>
        <w:t xml:space="preserve">буквами </w:t>
      </w:r>
      <w:r>
        <w:tab/>
        <w:t xml:space="preserve">хронологическую </w:t>
      </w:r>
      <w:r>
        <w:tab/>
        <w:t xml:space="preserve">последовательность </w:t>
      </w:r>
      <w:r>
        <w:tab/>
        <w:t>изобретения    перечисленных устройств:</w:t>
      </w:r>
    </w:p>
    <w:p w:rsidR="00D562C0" w:rsidRDefault="00D562C0" w:rsidP="00277DD6">
      <w:pPr>
        <w:pStyle w:val="ListParagraph"/>
        <w:spacing w:after="12" w:line="270" w:lineRule="auto"/>
        <w:ind w:left="1863" w:right="58" w:firstLine="0"/>
      </w:pPr>
      <w:r>
        <w:t xml:space="preserve">а.автомобиль; </w:t>
      </w:r>
    </w:p>
    <w:p w:rsidR="00D562C0" w:rsidRDefault="00D562C0" w:rsidP="00277DD6">
      <w:pPr>
        <w:ind w:left="1662" w:right="58" w:firstLine="201"/>
      </w:pPr>
      <w:r>
        <w:t xml:space="preserve">б. электрическая лампа; </w:t>
      </w:r>
    </w:p>
    <w:p w:rsidR="00D562C0" w:rsidRDefault="00D562C0" w:rsidP="00277DD6">
      <w:pPr>
        <w:ind w:left="1662" w:right="58" w:firstLine="201"/>
      </w:pPr>
      <w:r>
        <w:t xml:space="preserve">в. паровоз; </w:t>
      </w:r>
    </w:p>
    <w:p w:rsidR="00D562C0" w:rsidRDefault="00D562C0" w:rsidP="00277DD6">
      <w:pPr>
        <w:ind w:left="1662" w:right="58" w:firstLine="201"/>
      </w:pPr>
      <w:r>
        <w:t xml:space="preserve">г. самолет. </w:t>
      </w:r>
    </w:p>
    <w:p w:rsidR="00D562C0" w:rsidRDefault="00D562C0" w:rsidP="00F548A7">
      <w:pPr>
        <w:pStyle w:val="ListParagraph"/>
        <w:numPr>
          <w:ilvl w:val="0"/>
          <w:numId w:val="5"/>
        </w:numPr>
        <w:ind w:right="58"/>
      </w:pPr>
      <w:r>
        <w:t xml:space="preserve">Отметьте правильный ответ: </w:t>
      </w:r>
    </w:p>
    <w:p w:rsidR="00D562C0" w:rsidRDefault="00D562C0" w:rsidP="00F548A7">
      <w:pPr>
        <w:ind w:left="1662" w:right="1875"/>
      </w:pPr>
      <w:r>
        <w:t xml:space="preserve">При выполнении проекта наиболее творческим этапом является: </w:t>
      </w:r>
    </w:p>
    <w:p w:rsidR="00D562C0" w:rsidRDefault="00D562C0" w:rsidP="00F548A7">
      <w:pPr>
        <w:ind w:left="1662" w:right="1875"/>
      </w:pPr>
      <w:r>
        <w:t xml:space="preserve">а. поисково-исследовательский этап; </w:t>
      </w:r>
    </w:p>
    <w:p w:rsidR="00D562C0" w:rsidRDefault="00D562C0" w:rsidP="00F548A7">
      <w:pPr>
        <w:ind w:left="1662" w:right="58"/>
      </w:pPr>
      <w:r>
        <w:t xml:space="preserve">б. конструкторско-технологический этап; </w:t>
      </w:r>
    </w:p>
    <w:p w:rsidR="00D562C0" w:rsidRDefault="00D562C0" w:rsidP="00F548A7">
      <w:pPr>
        <w:ind w:left="1662" w:right="58"/>
      </w:pPr>
      <w:r>
        <w:t>в. заключительный этап.</w:t>
      </w:r>
    </w:p>
    <w:p w:rsidR="00D562C0" w:rsidRDefault="00D562C0" w:rsidP="00B047A2">
      <w:pPr>
        <w:pStyle w:val="ListParagraph"/>
        <w:numPr>
          <w:ilvl w:val="0"/>
          <w:numId w:val="5"/>
        </w:numPr>
        <w:ind w:right="58"/>
      </w:pPr>
      <w:r>
        <w:t xml:space="preserve">Отметьте правильные ответы: </w:t>
      </w:r>
    </w:p>
    <w:p w:rsidR="00D562C0" w:rsidRDefault="00D562C0" w:rsidP="00B047A2">
      <w:pPr>
        <w:ind w:left="1662" w:right="1582"/>
      </w:pPr>
      <w:r>
        <w:t xml:space="preserve">Стружку и щепу древесины можно использовать для производства: </w:t>
      </w:r>
    </w:p>
    <w:p w:rsidR="00D562C0" w:rsidRDefault="00D562C0" w:rsidP="00B047A2">
      <w:pPr>
        <w:ind w:left="1662" w:right="1582"/>
      </w:pPr>
      <w:r>
        <w:t xml:space="preserve"> а. древесно-стружечных плит (ДСП); </w:t>
      </w:r>
    </w:p>
    <w:p w:rsidR="00D562C0" w:rsidRDefault="00D562C0" w:rsidP="00B047A2">
      <w:pPr>
        <w:ind w:left="1662" w:right="58"/>
      </w:pPr>
      <w:r>
        <w:t xml:space="preserve">б.биотоплива; </w:t>
      </w:r>
    </w:p>
    <w:p w:rsidR="00D562C0" w:rsidRDefault="00D562C0" w:rsidP="00B047A2">
      <w:pPr>
        <w:ind w:left="1647" w:right="58"/>
      </w:pPr>
      <w:r>
        <w:t xml:space="preserve">в.фанеры; </w:t>
      </w:r>
    </w:p>
    <w:p w:rsidR="00D562C0" w:rsidRDefault="00D562C0" w:rsidP="00B047A2">
      <w:pPr>
        <w:ind w:left="1647" w:right="58"/>
      </w:pPr>
      <w:r>
        <w:t xml:space="preserve"> г. шпона. </w:t>
      </w:r>
    </w:p>
    <w:p w:rsidR="00D562C0" w:rsidRDefault="00D562C0" w:rsidP="00B047A2">
      <w:pPr>
        <w:ind w:left="1647" w:right="58"/>
      </w:pPr>
    </w:p>
    <w:p w:rsidR="00D562C0" w:rsidRDefault="00D562C0" w:rsidP="00B047A2">
      <w:pPr>
        <w:ind w:left="1241" w:right="58" w:firstLine="396"/>
      </w:pPr>
      <w:r>
        <w:t xml:space="preserve">13.Отметьте правильный ответ: </w:t>
      </w:r>
    </w:p>
    <w:p w:rsidR="00D562C0" w:rsidRDefault="00D562C0" w:rsidP="00B047A2">
      <w:pPr>
        <w:ind w:left="2382" w:right="1981"/>
      </w:pPr>
      <w:r>
        <w:t>Для определения влажности древесины используется ее:</w:t>
      </w:r>
    </w:p>
    <w:p w:rsidR="00D562C0" w:rsidRDefault="00D562C0" w:rsidP="00B047A2">
      <w:pPr>
        <w:ind w:left="2382" w:right="1981"/>
      </w:pPr>
      <w:r>
        <w:t xml:space="preserve"> а. гибкость; </w:t>
      </w:r>
    </w:p>
    <w:p w:rsidR="00D562C0" w:rsidRDefault="00D562C0" w:rsidP="00B047A2">
      <w:pPr>
        <w:ind w:left="2382" w:right="58"/>
      </w:pPr>
      <w:r>
        <w:t xml:space="preserve">б. упругость; </w:t>
      </w:r>
    </w:p>
    <w:p w:rsidR="00D562C0" w:rsidRDefault="00D562C0" w:rsidP="00B047A2">
      <w:pPr>
        <w:ind w:left="2382" w:right="58"/>
      </w:pPr>
      <w:r>
        <w:t xml:space="preserve">в. твердость; </w:t>
      </w:r>
    </w:p>
    <w:p w:rsidR="00D562C0" w:rsidRDefault="00D562C0" w:rsidP="00B047A2">
      <w:pPr>
        <w:ind w:left="2382" w:right="58"/>
      </w:pPr>
      <w:r>
        <w:t xml:space="preserve">г. электропроводность. </w:t>
      </w:r>
    </w:p>
    <w:p w:rsidR="00D562C0" w:rsidRDefault="00D562C0" w:rsidP="009612CF">
      <w:pPr>
        <w:pStyle w:val="ListParagraph"/>
        <w:numPr>
          <w:ilvl w:val="0"/>
          <w:numId w:val="9"/>
        </w:numPr>
        <w:ind w:right="58"/>
      </w:pPr>
      <w:r>
        <w:t xml:space="preserve">Отметьте првильный ответ: </w:t>
      </w:r>
    </w:p>
    <w:p w:rsidR="00D562C0" w:rsidRDefault="00D562C0" w:rsidP="009612CF">
      <w:pPr>
        <w:ind w:left="1801" w:right="2423"/>
      </w:pPr>
      <w:r>
        <w:t>Дизайн (художественное конструирование) способствует:</w:t>
      </w:r>
    </w:p>
    <w:p w:rsidR="00D562C0" w:rsidRDefault="00D562C0" w:rsidP="009612CF">
      <w:pPr>
        <w:ind w:left="1801" w:right="2423"/>
      </w:pPr>
      <w:r>
        <w:t xml:space="preserve"> а. уменьшению стоимости изделия; </w:t>
      </w:r>
    </w:p>
    <w:p w:rsidR="00D562C0" w:rsidRDefault="00D562C0" w:rsidP="009612CF">
      <w:pPr>
        <w:ind w:left="1801" w:right="58"/>
      </w:pPr>
      <w:r>
        <w:t xml:space="preserve">б. увеличению стоимости изделия; </w:t>
      </w:r>
    </w:p>
    <w:p w:rsidR="00D562C0" w:rsidRDefault="00D562C0" w:rsidP="009612CF">
      <w:pPr>
        <w:ind w:left="1801" w:right="58"/>
      </w:pPr>
      <w:r>
        <w:t xml:space="preserve">в. повышению конкурентноспособности изделия; </w:t>
      </w:r>
    </w:p>
    <w:p w:rsidR="00D562C0" w:rsidRDefault="00D562C0" w:rsidP="009612CF">
      <w:pPr>
        <w:ind w:left="1801" w:right="58"/>
      </w:pPr>
      <w:r>
        <w:t xml:space="preserve">г. уменьшению размеров изделия. </w:t>
      </w:r>
    </w:p>
    <w:p w:rsidR="00D562C0" w:rsidRDefault="00D562C0" w:rsidP="002A3C0E">
      <w:pPr>
        <w:pStyle w:val="ListParagraph"/>
        <w:numPr>
          <w:ilvl w:val="0"/>
          <w:numId w:val="9"/>
        </w:numPr>
        <w:ind w:right="4169"/>
      </w:pPr>
      <w:r>
        <w:t xml:space="preserve">Отметьте правильный ответ: </w:t>
      </w:r>
    </w:p>
    <w:p w:rsidR="00D562C0" w:rsidRDefault="00D562C0" w:rsidP="002A3C0E">
      <w:pPr>
        <w:ind w:left="1416" w:right="58" w:firstLine="708"/>
      </w:pPr>
      <w:r>
        <w:t xml:space="preserve">Для осуществления преобразования материалов, энергии, информации требуются: а. физические знания; </w:t>
      </w:r>
    </w:p>
    <w:p w:rsidR="00D562C0" w:rsidRDefault="00D562C0" w:rsidP="002A3C0E">
      <w:pPr>
        <w:ind w:left="1426" w:right="58"/>
      </w:pPr>
      <w:r>
        <w:t xml:space="preserve">б. технологические знания; </w:t>
      </w:r>
    </w:p>
    <w:p w:rsidR="00D562C0" w:rsidRDefault="00D562C0" w:rsidP="002A3C0E">
      <w:pPr>
        <w:ind w:left="782" w:right="58" w:firstLine="396"/>
      </w:pPr>
      <w:r>
        <w:tab/>
        <w:t xml:space="preserve">в. химические знания; </w:t>
      </w:r>
    </w:p>
    <w:p w:rsidR="00D562C0" w:rsidRDefault="00D562C0" w:rsidP="002A3C0E">
      <w:pPr>
        <w:ind w:left="782" w:right="58" w:firstLine="634"/>
      </w:pPr>
      <w:r>
        <w:t xml:space="preserve">г. биологические знания.  </w:t>
      </w:r>
    </w:p>
    <w:p w:rsidR="00D562C0" w:rsidRDefault="00D562C0" w:rsidP="002A3C0E">
      <w:pPr>
        <w:numPr>
          <w:ilvl w:val="0"/>
          <w:numId w:val="9"/>
        </w:numPr>
        <w:ind w:right="4169"/>
      </w:pPr>
      <w:r>
        <w:t xml:space="preserve">Отметьте все правильные ответы: Изучая технологию в школе, вы осваиваете: </w:t>
      </w:r>
    </w:p>
    <w:p w:rsidR="00D562C0" w:rsidRDefault="00D562C0" w:rsidP="002A3C0E">
      <w:pPr>
        <w:ind w:left="1178" w:right="58" w:firstLine="685"/>
      </w:pPr>
      <w:r>
        <w:t xml:space="preserve">а. принципы проектирования и изготовления изделий; </w:t>
      </w:r>
    </w:p>
    <w:p w:rsidR="00D562C0" w:rsidRDefault="00D562C0" w:rsidP="002A3C0E">
      <w:pPr>
        <w:ind w:left="1863" w:right="58" w:firstLine="0"/>
      </w:pPr>
      <w:r>
        <w:t xml:space="preserve">б. информацию о новых технологиях преобразования материалов, энергии информации; </w:t>
      </w:r>
    </w:p>
    <w:p w:rsidR="00D562C0" w:rsidRDefault="00D562C0" w:rsidP="002A3C0E">
      <w:pPr>
        <w:ind w:left="1178" w:right="58" w:firstLine="685"/>
      </w:pPr>
      <w:r>
        <w:t xml:space="preserve">в. знание о профориентации и профпригодности; </w:t>
      </w:r>
    </w:p>
    <w:p w:rsidR="00D562C0" w:rsidRDefault="00D562C0" w:rsidP="002A3C0E">
      <w:pPr>
        <w:ind w:left="1178" w:right="58" w:firstLine="685"/>
      </w:pPr>
      <w:r>
        <w:t xml:space="preserve">г. исторические сведения о развитии техники и технологий. </w:t>
      </w:r>
    </w:p>
    <w:p w:rsidR="00D562C0" w:rsidRDefault="00D562C0" w:rsidP="00B666B0">
      <w:pPr>
        <w:ind w:left="1085" w:right="58" w:firstLine="0"/>
      </w:pPr>
      <w:r>
        <w:t xml:space="preserve">17.Отметьте правильный ответ:  Машина-это устройство: </w:t>
      </w:r>
    </w:p>
    <w:p w:rsidR="00D562C0" w:rsidRDefault="00D562C0" w:rsidP="00B666B0">
      <w:pPr>
        <w:ind w:left="1439" w:right="58" w:firstLine="685"/>
      </w:pPr>
      <w:r>
        <w:t xml:space="preserve"> а. всегда совершающее механические движения; </w:t>
      </w:r>
    </w:p>
    <w:p w:rsidR="00D562C0" w:rsidRDefault="00D562C0" w:rsidP="00B666B0">
      <w:pPr>
        <w:ind w:left="1728" w:right="58" w:firstLine="396"/>
      </w:pPr>
      <w:r>
        <w:t xml:space="preserve">б. всегда использующее электрическую энергию; </w:t>
      </w:r>
    </w:p>
    <w:p w:rsidR="00D562C0" w:rsidRDefault="00D562C0" w:rsidP="00B666B0">
      <w:pPr>
        <w:ind w:left="1439" w:right="58" w:firstLine="685"/>
      </w:pPr>
      <w:r>
        <w:t xml:space="preserve">в. облегчающее труд человека. </w:t>
      </w:r>
    </w:p>
    <w:p w:rsidR="00D562C0" w:rsidRDefault="00D562C0" w:rsidP="00B666B0">
      <w:pPr>
        <w:pStyle w:val="ListParagraph"/>
        <w:numPr>
          <w:ilvl w:val="0"/>
          <w:numId w:val="12"/>
        </w:numPr>
        <w:ind w:right="58"/>
      </w:pPr>
      <w:r>
        <w:t xml:space="preserve">Отметьте правильные ответы: Лазеры используются: </w:t>
      </w:r>
    </w:p>
    <w:p w:rsidR="00D562C0" w:rsidRDefault="00D562C0" w:rsidP="00B666B0">
      <w:pPr>
        <w:ind w:left="1662" w:right="58"/>
      </w:pPr>
      <w:r>
        <w:t xml:space="preserve">а. при обработке материалов; </w:t>
      </w:r>
    </w:p>
    <w:p w:rsidR="00D562C0" w:rsidRDefault="00D562C0" w:rsidP="00B666B0">
      <w:pPr>
        <w:ind w:left="1662" w:right="58"/>
      </w:pPr>
      <w:r>
        <w:t xml:space="preserve">б. в медицине; </w:t>
      </w:r>
    </w:p>
    <w:p w:rsidR="00D562C0" w:rsidRDefault="00D562C0" w:rsidP="00B666B0">
      <w:pPr>
        <w:ind w:left="1662" w:right="58"/>
      </w:pPr>
      <w:r>
        <w:t xml:space="preserve">в. в вычислительной технике; </w:t>
      </w:r>
    </w:p>
    <w:p w:rsidR="00D562C0" w:rsidRDefault="00D562C0" w:rsidP="00B666B0">
      <w:pPr>
        <w:ind w:left="1662" w:right="58"/>
      </w:pPr>
      <w:r>
        <w:t xml:space="preserve">г. в учебном процессе. </w:t>
      </w:r>
    </w:p>
    <w:p w:rsidR="00D562C0" w:rsidRDefault="00D562C0" w:rsidP="00B666B0">
      <w:pPr>
        <w:pStyle w:val="ListParagraph"/>
        <w:numPr>
          <w:ilvl w:val="0"/>
          <w:numId w:val="12"/>
        </w:numPr>
        <w:spacing w:after="0" w:line="259" w:lineRule="auto"/>
        <w:ind w:right="58"/>
        <w:jc w:val="left"/>
      </w:pPr>
      <w:r>
        <w:t xml:space="preserve">Как избежать ржавления металла? </w:t>
      </w:r>
      <w:r>
        <w:tab/>
      </w:r>
      <w:r>
        <w:tab/>
      </w:r>
    </w:p>
    <w:p w:rsidR="00D562C0" w:rsidRDefault="00D562C0" w:rsidP="00C05DD8">
      <w:pPr>
        <w:spacing w:after="15" w:line="259" w:lineRule="auto"/>
        <w:ind w:left="2161" w:firstLine="0"/>
        <w:jc w:val="left"/>
      </w:pPr>
    </w:p>
    <w:p w:rsidR="00D562C0" w:rsidRDefault="00D562C0" w:rsidP="00B666B0">
      <w:pPr>
        <w:pStyle w:val="ListParagraph"/>
        <w:numPr>
          <w:ilvl w:val="0"/>
          <w:numId w:val="12"/>
        </w:numPr>
        <w:ind w:right="58"/>
      </w:pPr>
      <w:r>
        <w:t xml:space="preserve">Творческое задание: </w:t>
      </w:r>
    </w:p>
    <w:p w:rsidR="00D562C0" w:rsidRDefault="00D562C0" w:rsidP="00C05DD8">
      <w:pPr>
        <w:ind w:left="1081" w:right="2946"/>
      </w:pPr>
      <w:r>
        <w:t>Опишите процесс  изготовления шахматной ладьи:</w:t>
      </w:r>
    </w:p>
    <w:p w:rsidR="00D562C0" w:rsidRDefault="00D562C0" w:rsidP="0081518F">
      <w:pPr>
        <w:ind w:left="1081" w:right="2946" w:firstLine="335"/>
      </w:pPr>
      <w:r>
        <w:t xml:space="preserve"> а. выберите материал и обоснуйте свой выбор; </w:t>
      </w:r>
    </w:p>
    <w:p w:rsidR="00D562C0" w:rsidRDefault="00D562C0" w:rsidP="0081518F">
      <w:pPr>
        <w:ind w:left="1081" w:right="58" w:firstLine="335"/>
      </w:pPr>
      <w:r>
        <w:t xml:space="preserve">б. выберите размеры заготовки и нарисуйте эскиз с размерами    </w:t>
      </w:r>
    </w:p>
    <w:p w:rsidR="00D562C0" w:rsidRDefault="00D562C0" w:rsidP="00C05DD8">
      <w:pPr>
        <w:ind w:left="937" w:right="58"/>
      </w:pPr>
      <w:r>
        <w:tab/>
        <w:t xml:space="preserve"> изделия; </w:t>
      </w:r>
    </w:p>
    <w:p w:rsidR="00D562C0" w:rsidRDefault="00D562C0" w:rsidP="0081518F">
      <w:pPr>
        <w:ind w:left="1416" w:right="58" w:firstLine="51"/>
      </w:pPr>
      <w:r>
        <w:t xml:space="preserve">в. опишите процесс изготовления ладьи и используемые инструменты     и оборудование на технологической  карте; </w:t>
      </w:r>
    </w:p>
    <w:p w:rsidR="00D562C0" w:rsidRDefault="00D562C0" w:rsidP="00C05DD8">
      <w:pPr>
        <w:ind w:left="798" w:right="58"/>
      </w:pPr>
      <w:r>
        <w:tab/>
        <w:t xml:space="preserve">г. предложите украшение ладьи. </w:t>
      </w:r>
    </w:p>
    <w:p w:rsidR="00D562C0" w:rsidRDefault="00D562C0" w:rsidP="00C05DD8">
      <w:pPr>
        <w:spacing w:after="0" w:line="259" w:lineRule="auto"/>
        <w:ind w:left="360" w:firstLine="0"/>
        <w:jc w:val="left"/>
      </w:pPr>
    </w:p>
    <w:p w:rsidR="00D562C0" w:rsidRDefault="00D562C0" w:rsidP="00355781">
      <w:pPr>
        <w:spacing w:after="0" w:line="259" w:lineRule="auto"/>
        <w:ind w:left="1081" w:firstLine="0"/>
        <w:jc w:val="left"/>
      </w:pPr>
    </w:p>
    <w:p w:rsidR="00D562C0" w:rsidRDefault="00D562C0" w:rsidP="00355781">
      <w:pPr>
        <w:spacing w:after="0" w:line="259" w:lineRule="auto"/>
        <w:ind w:left="1081" w:firstLine="0"/>
        <w:jc w:val="left"/>
      </w:pPr>
    </w:p>
    <w:p w:rsidR="00D562C0" w:rsidRDefault="00D562C0" w:rsidP="00355781">
      <w:pPr>
        <w:spacing w:after="0" w:line="259" w:lineRule="auto"/>
        <w:ind w:left="1081" w:firstLine="0"/>
        <w:jc w:val="left"/>
      </w:pPr>
    </w:p>
    <w:sectPr w:rsidR="00D562C0" w:rsidSect="00C05DD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BBB"/>
    <w:multiLevelType w:val="hybridMultilevel"/>
    <w:tmpl w:val="7FC073AA"/>
    <w:lvl w:ilvl="0" w:tplc="483C73E4">
      <w:start w:val="18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">
    <w:nsid w:val="0B126356"/>
    <w:multiLevelType w:val="hybridMultilevel"/>
    <w:tmpl w:val="B130F5E6"/>
    <w:lvl w:ilvl="0" w:tplc="2EB42E5A">
      <w:start w:val="14"/>
      <w:numFmt w:val="decimal"/>
      <w:lvlText w:val="%1."/>
      <w:lvlJc w:val="left"/>
      <w:pPr>
        <w:ind w:left="222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  <w:rPr>
        <w:rFonts w:cs="Times New Roman"/>
      </w:rPr>
    </w:lvl>
  </w:abstractNum>
  <w:abstractNum w:abstractNumId="2">
    <w:nsid w:val="160E577F"/>
    <w:multiLevelType w:val="hybridMultilevel"/>
    <w:tmpl w:val="239680D4"/>
    <w:lvl w:ilvl="0" w:tplc="AB50BB2C">
      <w:start w:val="7"/>
      <w:numFmt w:val="decimal"/>
      <w:lvlText w:val="%1."/>
      <w:lvlJc w:val="left"/>
      <w:pPr>
        <w:ind w:left="1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  <w:rPr>
        <w:rFonts w:cs="Times New Roman"/>
      </w:rPr>
    </w:lvl>
  </w:abstractNum>
  <w:abstractNum w:abstractNumId="3">
    <w:nsid w:val="2C9F7EC8"/>
    <w:multiLevelType w:val="hybridMultilevel"/>
    <w:tmpl w:val="44CA5A06"/>
    <w:lvl w:ilvl="0" w:tplc="F19CABD4">
      <w:start w:val="5"/>
      <w:numFmt w:val="decimal"/>
      <w:lvlText w:val="%1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8329BEC">
      <w:start w:val="1"/>
      <w:numFmt w:val="decimal"/>
      <w:lvlText w:val="%2."/>
      <w:lvlJc w:val="left"/>
      <w:pPr>
        <w:ind w:left="1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39455D8">
      <w:start w:val="1"/>
      <w:numFmt w:val="lowerRoman"/>
      <w:lvlText w:val="%3"/>
      <w:lvlJc w:val="left"/>
      <w:pPr>
        <w:ind w:left="2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B928EB94">
      <w:start w:val="1"/>
      <w:numFmt w:val="decimal"/>
      <w:lvlText w:val="%4"/>
      <w:lvlJc w:val="left"/>
      <w:pPr>
        <w:ind w:left="2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511AECE4">
      <w:start w:val="1"/>
      <w:numFmt w:val="lowerLetter"/>
      <w:lvlText w:val="%5"/>
      <w:lvlJc w:val="left"/>
      <w:pPr>
        <w:ind w:left="3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7309BDC">
      <w:start w:val="1"/>
      <w:numFmt w:val="lowerRoman"/>
      <w:lvlText w:val="%6"/>
      <w:lvlJc w:val="left"/>
      <w:pPr>
        <w:ind w:left="4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D4ED3DA">
      <w:start w:val="1"/>
      <w:numFmt w:val="decimal"/>
      <w:lvlText w:val="%7"/>
      <w:lvlJc w:val="left"/>
      <w:pPr>
        <w:ind w:left="5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1B49362">
      <w:start w:val="1"/>
      <w:numFmt w:val="lowerLetter"/>
      <w:lvlText w:val="%8"/>
      <w:lvlJc w:val="left"/>
      <w:pPr>
        <w:ind w:left="5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BBBCB2FA">
      <w:start w:val="1"/>
      <w:numFmt w:val="lowerRoman"/>
      <w:lvlText w:val="%9"/>
      <w:lvlJc w:val="left"/>
      <w:pPr>
        <w:ind w:left="6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4">
    <w:nsid w:val="2D572C34"/>
    <w:multiLevelType w:val="hybridMultilevel"/>
    <w:tmpl w:val="0D9A3C24"/>
    <w:lvl w:ilvl="0" w:tplc="C420A4D2">
      <w:start w:val="1"/>
      <w:numFmt w:val="decimal"/>
      <w:lvlText w:val="%1.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4A88F5E">
      <w:start w:val="1"/>
      <w:numFmt w:val="lowerLetter"/>
      <w:lvlText w:val="%2"/>
      <w:lvlJc w:val="left"/>
      <w:pPr>
        <w:ind w:left="1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B9864E6">
      <w:start w:val="1"/>
      <w:numFmt w:val="lowerRoman"/>
      <w:lvlText w:val="%3"/>
      <w:lvlJc w:val="left"/>
      <w:pPr>
        <w:ind w:left="2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82CA2CA">
      <w:start w:val="1"/>
      <w:numFmt w:val="decimal"/>
      <w:lvlText w:val="%4"/>
      <w:lvlJc w:val="left"/>
      <w:pPr>
        <w:ind w:left="2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AA482C60">
      <w:start w:val="1"/>
      <w:numFmt w:val="lowerLetter"/>
      <w:lvlText w:val="%5"/>
      <w:lvlJc w:val="left"/>
      <w:pPr>
        <w:ind w:left="3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3788410">
      <w:start w:val="1"/>
      <w:numFmt w:val="lowerRoman"/>
      <w:lvlText w:val="%6"/>
      <w:lvlJc w:val="left"/>
      <w:pPr>
        <w:ind w:left="4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EE783278">
      <w:start w:val="1"/>
      <w:numFmt w:val="decimal"/>
      <w:lvlText w:val="%7"/>
      <w:lvlJc w:val="left"/>
      <w:pPr>
        <w:ind w:left="5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9FAE15E">
      <w:start w:val="1"/>
      <w:numFmt w:val="lowerLetter"/>
      <w:lvlText w:val="%8"/>
      <w:lvlJc w:val="left"/>
      <w:pPr>
        <w:ind w:left="5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A9C3F72">
      <w:start w:val="1"/>
      <w:numFmt w:val="lowerRoman"/>
      <w:lvlText w:val="%9"/>
      <w:lvlJc w:val="left"/>
      <w:pPr>
        <w:ind w:left="6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33BD1E16"/>
    <w:multiLevelType w:val="hybridMultilevel"/>
    <w:tmpl w:val="3F5C2C0C"/>
    <w:lvl w:ilvl="0" w:tplc="124656CC">
      <w:start w:val="10"/>
      <w:numFmt w:val="decimal"/>
      <w:lvlText w:val="%1."/>
      <w:lvlJc w:val="left"/>
      <w:pPr>
        <w:ind w:left="18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3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3" w:hanging="180"/>
      </w:pPr>
      <w:rPr>
        <w:rFonts w:cs="Times New Roman"/>
      </w:rPr>
    </w:lvl>
  </w:abstractNum>
  <w:abstractNum w:abstractNumId="6">
    <w:nsid w:val="37BC5832"/>
    <w:multiLevelType w:val="hybridMultilevel"/>
    <w:tmpl w:val="68945F1C"/>
    <w:lvl w:ilvl="0" w:tplc="37D8D9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238ECEA">
      <w:start w:val="1"/>
      <w:numFmt w:val="lowerLetter"/>
      <w:lvlText w:val="%2"/>
      <w:lvlJc w:val="left"/>
      <w:pPr>
        <w:ind w:left="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904E9E4E">
      <w:start w:val="1"/>
      <w:numFmt w:val="lowerRoman"/>
      <w:lvlText w:val="%3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B66072C">
      <w:start w:val="1"/>
      <w:numFmt w:val="decimal"/>
      <w:lvlRestart w:val="0"/>
      <w:lvlText w:val="%4.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7F44222">
      <w:start w:val="1"/>
      <w:numFmt w:val="lowerLetter"/>
      <w:lvlText w:val="%5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9F46EA16">
      <w:start w:val="1"/>
      <w:numFmt w:val="lowerRoman"/>
      <w:lvlText w:val="%6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C7E8490">
      <w:start w:val="1"/>
      <w:numFmt w:val="decimal"/>
      <w:lvlText w:val="%7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07C0A31E">
      <w:start w:val="1"/>
      <w:numFmt w:val="lowerLetter"/>
      <w:lvlText w:val="%8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639812BC">
      <w:start w:val="1"/>
      <w:numFmt w:val="lowerRoman"/>
      <w:lvlText w:val="%9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>
    <w:nsid w:val="39A36A90"/>
    <w:multiLevelType w:val="hybridMultilevel"/>
    <w:tmpl w:val="DDC20116"/>
    <w:lvl w:ilvl="0" w:tplc="DF7C3F2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920489E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5DFA9C3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863E78A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8C4CAB5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2EADF5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224F304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813A149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6F76A4E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>
    <w:nsid w:val="3DC43A79"/>
    <w:multiLevelType w:val="hybridMultilevel"/>
    <w:tmpl w:val="07D6DF96"/>
    <w:lvl w:ilvl="0" w:tplc="2DEC27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A7202A5E">
      <w:start w:val="1"/>
      <w:numFmt w:val="lowerLetter"/>
      <w:lvlText w:val="%2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EFA6308">
      <w:start w:val="1"/>
      <w:numFmt w:val="decimal"/>
      <w:lvlRestart w:val="0"/>
      <w:lvlText w:val="%3.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7F94D5FC">
      <w:start w:val="1"/>
      <w:numFmt w:val="decimal"/>
      <w:lvlText w:val="%4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DE656FC">
      <w:start w:val="1"/>
      <w:numFmt w:val="lowerLetter"/>
      <w:lvlText w:val="%5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C00474A">
      <w:start w:val="1"/>
      <w:numFmt w:val="lowerRoman"/>
      <w:lvlText w:val="%6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8CC1C8E">
      <w:start w:val="1"/>
      <w:numFmt w:val="decimal"/>
      <w:lvlText w:val="%7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A8CDE72">
      <w:start w:val="1"/>
      <w:numFmt w:val="lowerLetter"/>
      <w:lvlText w:val="%8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34E810A4">
      <w:start w:val="1"/>
      <w:numFmt w:val="lowerRoman"/>
      <w:lvlText w:val="%9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9">
    <w:nsid w:val="583A7E86"/>
    <w:multiLevelType w:val="hybridMultilevel"/>
    <w:tmpl w:val="3E9C60C6"/>
    <w:lvl w:ilvl="0" w:tplc="E3D2AEAA">
      <w:start w:val="9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43742C2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35E62AC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058AE5A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1AD4B9A6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98EABA1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4BAC66F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AA6F84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4CC6B98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0">
    <w:nsid w:val="64902E94"/>
    <w:multiLevelType w:val="hybridMultilevel"/>
    <w:tmpl w:val="276CB5A8"/>
    <w:lvl w:ilvl="0" w:tplc="9AFC40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2821762">
      <w:start w:val="1"/>
      <w:numFmt w:val="lowerLetter"/>
      <w:lvlText w:val="%2"/>
      <w:lvlJc w:val="left"/>
      <w:pPr>
        <w:ind w:left="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4F09C3C">
      <w:start w:val="1"/>
      <w:numFmt w:val="lowerRoman"/>
      <w:lvlText w:val="%3"/>
      <w:lvlJc w:val="left"/>
      <w:pPr>
        <w:ind w:left="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36A8E60">
      <w:start w:val="1"/>
      <w:numFmt w:val="decimal"/>
      <w:lvlRestart w:val="0"/>
      <w:lvlText w:val="%4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940AA948">
      <w:start w:val="1"/>
      <w:numFmt w:val="lowerLetter"/>
      <w:lvlText w:val="%5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AD94B5F4">
      <w:start w:val="1"/>
      <w:numFmt w:val="lowerRoman"/>
      <w:lvlText w:val="%6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28E391C">
      <w:start w:val="1"/>
      <w:numFmt w:val="decimal"/>
      <w:lvlText w:val="%7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4B0A700">
      <w:start w:val="1"/>
      <w:numFmt w:val="lowerLetter"/>
      <w:lvlText w:val="%8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79002D2">
      <w:start w:val="1"/>
      <w:numFmt w:val="lowerRoman"/>
      <w:lvlText w:val="%9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1">
    <w:nsid w:val="710346D2"/>
    <w:multiLevelType w:val="hybridMultilevel"/>
    <w:tmpl w:val="6826DFE4"/>
    <w:lvl w:ilvl="0" w:tplc="EE7CB8A4">
      <w:start w:val="2"/>
      <w:numFmt w:val="decimal"/>
      <w:lvlText w:val="%1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01E7542">
      <w:start w:val="1"/>
      <w:numFmt w:val="lowerLetter"/>
      <w:lvlText w:val="%2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B52C682">
      <w:start w:val="1"/>
      <w:numFmt w:val="lowerRoman"/>
      <w:lvlText w:val="%3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58AD3EE">
      <w:start w:val="1"/>
      <w:numFmt w:val="decimal"/>
      <w:lvlText w:val="%4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087388">
      <w:start w:val="1"/>
      <w:numFmt w:val="lowerLetter"/>
      <w:lvlText w:val="%5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A0C2BBBE">
      <w:start w:val="1"/>
      <w:numFmt w:val="lowerRoman"/>
      <w:lvlText w:val="%6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01FC91D0">
      <w:start w:val="1"/>
      <w:numFmt w:val="decimal"/>
      <w:lvlText w:val="%7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6FABEFC">
      <w:start w:val="1"/>
      <w:numFmt w:val="lowerLetter"/>
      <w:lvlText w:val="%8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27C819C">
      <w:start w:val="1"/>
      <w:numFmt w:val="lowerRoman"/>
      <w:lvlText w:val="%9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10"/>
  </w:num>
  <w:num w:numId="7">
    <w:abstractNumId w:val="4"/>
  </w:num>
  <w:num w:numId="8">
    <w:abstractNumId w:val="11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CE8"/>
    <w:rsid w:val="00277DD6"/>
    <w:rsid w:val="002A3C0E"/>
    <w:rsid w:val="00355781"/>
    <w:rsid w:val="003B1048"/>
    <w:rsid w:val="003C0CE8"/>
    <w:rsid w:val="00486D36"/>
    <w:rsid w:val="00611DA7"/>
    <w:rsid w:val="006D45CC"/>
    <w:rsid w:val="007D2934"/>
    <w:rsid w:val="0081518F"/>
    <w:rsid w:val="009612CF"/>
    <w:rsid w:val="00B047A2"/>
    <w:rsid w:val="00B666B0"/>
    <w:rsid w:val="00C05DD8"/>
    <w:rsid w:val="00CF65FD"/>
    <w:rsid w:val="00D06091"/>
    <w:rsid w:val="00D562C0"/>
    <w:rsid w:val="00DA5EE3"/>
    <w:rsid w:val="00F5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DD8"/>
    <w:pPr>
      <w:spacing w:after="5" w:line="269" w:lineRule="auto"/>
      <w:ind w:left="312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5DD8"/>
    <w:pPr>
      <w:ind w:left="720"/>
      <w:contextualSpacing/>
    </w:pPr>
  </w:style>
  <w:style w:type="table" w:styleId="TableGrid">
    <w:name w:val="Table Grid"/>
    <w:basedOn w:val="TableNormal"/>
    <w:uiPriority w:val="99"/>
    <w:rsid w:val="003557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4</Pages>
  <Words>553</Words>
  <Characters>3153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2015-10-26T17:58:00Z</dcterms:created>
  <dcterms:modified xsi:type="dcterms:W3CDTF">2015-12-12T21:15:00Z</dcterms:modified>
</cp:coreProperties>
</file>